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584E2" w14:textId="71604DF5" w:rsidR="006B2F86" w:rsidRDefault="00547602" w:rsidP="00E71FC3">
      <w:pPr>
        <w:pStyle w:val="NoSpacing"/>
      </w:pPr>
      <w:r>
        <w:rPr>
          <w:u w:val="single"/>
        </w:rPr>
        <w:t>Robert JOHNSON</w:t>
      </w:r>
      <w:r>
        <w:t xml:space="preserve">       (fl.1496)</w:t>
      </w:r>
    </w:p>
    <w:p w14:paraId="169BA0D9" w14:textId="35945BBD" w:rsidR="00547602" w:rsidRDefault="00547602" w:rsidP="00E71FC3">
      <w:pPr>
        <w:pStyle w:val="NoSpacing"/>
      </w:pPr>
      <w:r>
        <w:t>of York. Grocer.</w:t>
      </w:r>
    </w:p>
    <w:p w14:paraId="17903B21" w14:textId="13390FD2" w:rsidR="00547602" w:rsidRDefault="00547602" w:rsidP="00E71FC3">
      <w:pPr>
        <w:pStyle w:val="NoSpacing"/>
      </w:pPr>
    </w:p>
    <w:p w14:paraId="0F20B2EC" w14:textId="747CD415" w:rsidR="00547602" w:rsidRDefault="00547602" w:rsidP="00E71FC3">
      <w:pPr>
        <w:pStyle w:val="NoSpacing"/>
      </w:pPr>
    </w:p>
    <w:p w14:paraId="73E12D5A" w14:textId="7DF18EE9" w:rsidR="00547602" w:rsidRDefault="00547602" w:rsidP="00E71FC3">
      <w:pPr>
        <w:pStyle w:val="NoSpacing"/>
      </w:pPr>
      <w:r>
        <w:t xml:space="preserve">  3 Feb.1496</w:t>
      </w:r>
      <w:r>
        <w:tab/>
      </w:r>
      <w:r w:rsidR="00BD6E18">
        <w:t xml:space="preserve"> He became Mayor.   (R.F.Y. p.220)</w:t>
      </w:r>
    </w:p>
    <w:p w14:paraId="370483B2" w14:textId="433D11AA" w:rsidR="00BD6E18" w:rsidRDefault="00BD6E18" w:rsidP="00E71FC3">
      <w:pPr>
        <w:pStyle w:val="NoSpacing"/>
      </w:pPr>
    </w:p>
    <w:p w14:paraId="18DB83F9" w14:textId="3862996F" w:rsidR="00BD6E18" w:rsidRDefault="00BD6E18" w:rsidP="00E71FC3">
      <w:pPr>
        <w:pStyle w:val="NoSpacing"/>
      </w:pPr>
    </w:p>
    <w:p w14:paraId="39A51715" w14:textId="7266DC60" w:rsidR="00BD6E18" w:rsidRPr="00547602" w:rsidRDefault="00BD6E18" w:rsidP="00E71FC3">
      <w:pPr>
        <w:pStyle w:val="NoSpacing"/>
      </w:pPr>
      <w:r>
        <w:t>12 November 2019</w:t>
      </w:r>
      <w:bookmarkStart w:id="0" w:name="_GoBack"/>
      <w:bookmarkEnd w:id="0"/>
    </w:p>
    <w:sectPr w:rsidR="00BD6E18" w:rsidRPr="005476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ACD0A" w14:textId="77777777" w:rsidR="00547602" w:rsidRDefault="00547602" w:rsidP="00E71FC3">
      <w:pPr>
        <w:spacing w:after="0" w:line="240" w:lineRule="auto"/>
      </w:pPr>
      <w:r>
        <w:separator/>
      </w:r>
    </w:p>
  </w:endnote>
  <w:endnote w:type="continuationSeparator" w:id="0">
    <w:p w14:paraId="365B5659" w14:textId="77777777" w:rsidR="00547602" w:rsidRDefault="005476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3F4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7875F" w14:textId="77777777" w:rsidR="00547602" w:rsidRDefault="00547602" w:rsidP="00E71FC3">
      <w:pPr>
        <w:spacing w:after="0" w:line="240" w:lineRule="auto"/>
      </w:pPr>
      <w:r>
        <w:separator/>
      </w:r>
    </w:p>
  </w:footnote>
  <w:footnote w:type="continuationSeparator" w:id="0">
    <w:p w14:paraId="14409F9B" w14:textId="77777777" w:rsidR="00547602" w:rsidRDefault="005476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602"/>
    <w:rsid w:val="001A7C09"/>
    <w:rsid w:val="00547602"/>
    <w:rsid w:val="00577BD5"/>
    <w:rsid w:val="00656CBA"/>
    <w:rsid w:val="006A1F77"/>
    <w:rsid w:val="00733BE7"/>
    <w:rsid w:val="00AB52E8"/>
    <w:rsid w:val="00B16D3F"/>
    <w:rsid w:val="00BB41AC"/>
    <w:rsid w:val="00BD6E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B6715"/>
  <w15:chartTrackingRefBased/>
  <w15:docId w15:val="{815637BD-D6EA-4268-8EE3-42F5D251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2019-11-12T09:36:00Z</dcterms:created>
  <dcterms:modified xsi:type="dcterms:W3CDTF">2019-11-12T09:49:00Z</dcterms:modified>
</cp:coreProperties>
</file>